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37DC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7DC0">
              <w:rPr>
                <w:b/>
                <w:sz w:val="26"/>
                <w:szCs w:val="26"/>
                <w:lang w:val="en-US"/>
              </w:rPr>
              <w:t>203C_134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37DC0" w:rsidRDefault="0099225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337DC0">
              <w:rPr>
                <w:b/>
                <w:sz w:val="26"/>
                <w:szCs w:val="26"/>
                <w:lang w:val="en-US"/>
              </w:rPr>
              <w:t>2123435</w:t>
            </w:r>
            <w:r w:rsidR="00C44B8B" w:rsidRPr="00337DC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F34DF" w:rsidRPr="005F34DF">
        <w:rPr>
          <w:b/>
          <w:sz w:val="26"/>
          <w:szCs w:val="26"/>
        </w:rPr>
        <w:t>(</w:t>
      </w:r>
      <w:r w:rsidR="0099225C" w:rsidRPr="00342C2E">
        <w:rPr>
          <w:b/>
          <w:sz w:val="26"/>
          <w:szCs w:val="26"/>
        </w:rPr>
        <w:t>Хомут В32 3.407.1-163.1-19</w:t>
      </w:r>
      <w:r w:rsidR="005F34DF" w:rsidRPr="001118FE">
        <w:rPr>
          <w:b/>
          <w:sz w:val="26"/>
          <w:szCs w:val="26"/>
        </w:rPr>
        <w:t>)</w:t>
      </w:r>
      <w:r w:rsidR="001118FE">
        <w:rPr>
          <w:b/>
          <w:sz w:val="26"/>
          <w:szCs w:val="26"/>
        </w:rPr>
        <w:t>.</w:t>
      </w:r>
      <w:r w:rsidR="009C0389" w:rsidRPr="00342C2E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1118FE">
        <w:rPr>
          <w:b/>
          <w:sz w:val="26"/>
          <w:szCs w:val="26"/>
          <w:u w:val="single"/>
        </w:rPr>
        <w:t>203</w:t>
      </w:r>
      <w:r w:rsidR="00F115B9" w:rsidRPr="001118F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42C2E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342C2E">
        <w:rPr>
          <w:sz w:val="24"/>
          <w:szCs w:val="24"/>
        </w:rPr>
        <w:t xml:space="preserve">Технические требования, характеристики </w:t>
      </w:r>
      <w:r w:rsidR="00D601A5" w:rsidRPr="00342C2E">
        <w:rPr>
          <w:sz w:val="24"/>
          <w:szCs w:val="24"/>
        </w:rPr>
        <w:t>траверс</w:t>
      </w:r>
      <w:r w:rsidR="004F4E9E" w:rsidRPr="00342C2E">
        <w:rPr>
          <w:sz w:val="24"/>
          <w:szCs w:val="24"/>
        </w:rPr>
        <w:t xml:space="preserve"> должны соответствовать </w:t>
      </w:r>
      <w:r w:rsidR="001759FB" w:rsidRPr="00342C2E">
        <w:rPr>
          <w:sz w:val="24"/>
          <w:szCs w:val="24"/>
        </w:rPr>
        <w:t>требованиям</w:t>
      </w:r>
      <w:r w:rsidR="001118FE">
        <w:rPr>
          <w:sz w:val="24"/>
          <w:szCs w:val="24"/>
        </w:rPr>
        <w:t xml:space="preserve"> </w:t>
      </w:r>
      <w:r w:rsidR="00342C2E" w:rsidRPr="00342C2E">
        <w:rPr>
          <w:sz w:val="24"/>
          <w:szCs w:val="24"/>
        </w:rPr>
        <w:t>Т</w:t>
      </w:r>
      <w:bookmarkStart w:id="2" w:name="Поле4"/>
      <w:r w:rsidR="0099225C" w:rsidRPr="00342C2E">
        <w:rPr>
          <w:sz w:val="24"/>
          <w:szCs w:val="24"/>
        </w:rPr>
        <w:t>ипового проекта 3.407.1-163.1-19</w:t>
      </w:r>
      <w:bookmarkEnd w:id="2"/>
      <w:r w:rsidR="00342C2E" w:rsidRPr="00342C2E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118FE" w:rsidRDefault="001118FE" w:rsidP="001118F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118FE" w:rsidRDefault="001118FE" w:rsidP="001118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118FE" w:rsidRDefault="001118FE" w:rsidP="001118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118FE" w:rsidRDefault="001118FE" w:rsidP="001118F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118FE" w:rsidRDefault="001118FE" w:rsidP="001118F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118FE" w:rsidRDefault="001118FE" w:rsidP="001118F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118FE" w:rsidRDefault="001118FE" w:rsidP="001118F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118FE" w:rsidRDefault="001118FE" w:rsidP="001118F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42C2E">
        <w:rPr>
          <w:sz w:val="24"/>
          <w:szCs w:val="24"/>
        </w:rPr>
        <w:t>Типового проекта 3.407.1-163.1-19</w:t>
      </w:r>
      <w:r>
        <w:rPr>
          <w:sz w:val="26"/>
          <w:szCs w:val="26"/>
        </w:rPr>
        <w:t>;</w:t>
      </w:r>
    </w:p>
    <w:p w:rsidR="001118FE" w:rsidRDefault="001118FE" w:rsidP="001118F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118FE" w:rsidRDefault="001118FE" w:rsidP="001118F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118FE" w:rsidRDefault="001118FE" w:rsidP="001118F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8FE" w:rsidRDefault="001118FE" w:rsidP="001118F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118FE" w:rsidRDefault="001118FE" w:rsidP="001118F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18FE" w:rsidRDefault="001118FE" w:rsidP="001118F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18FE" w:rsidRDefault="001118FE" w:rsidP="001118F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1118FE" w:rsidRDefault="001118FE" w:rsidP="001118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118FE" w:rsidRDefault="001118FE" w:rsidP="001118F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118FE" w:rsidRDefault="001118FE" w:rsidP="001118F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118FE" w:rsidRDefault="001118FE" w:rsidP="001118F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118FE" w:rsidRDefault="001118FE" w:rsidP="00111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118FE" w:rsidRDefault="001118FE" w:rsidP="001118F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7DB" w:rsidRDefault="000907DB">
      <w:r>
        <w:separator/>
      </w:r>
    </w:p>
  </w:endnote>
  <w:endnote w:type="continuationSeparator" w:id="0">
    <w:p w:rsidR="000907DB" w:rsidRDefault="0009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7DB" w:rsidRDefault="000907DB">
      <w:r>
        <w:separator/>
      </w:r>
    </w:p>
  </w:footnote>
  <w:footnote w:type="continuationSeparator" w:id="0">
    <w:p w:rsidR="000907DB" w:rsidRDefault="00090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5E28F9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5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B6B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390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07DB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18F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10B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DC0"/>
    <w:rsid w:val="00340419"/>
    <w:rsid w:val="00340623"/>
    <w:rsid w:val="00342C2E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0B16"/>
    <w:rsid w:val="005F2F38"/>
    <w:rsid w:val="005F3212"/>
    <w:rsid w:val="005F34DF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C6A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026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25C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27F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49D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765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92E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9BE7F-BF75-4746-9D53-51DE076C57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A6DFF06-E275-4363-B9B9-D51C18315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D8AEDD-8FB8-4D6E-9603-C4C7868757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38D349-2185-46EC-9175-3D5AAD9F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2010-09-30T13:29:00Z</cp:lastPrinted>
  <dcterms:created xsi:type="dcterms:W3CDTF">2019-06-10T13:05:00Z</dcterms:created>
  <dcterms:modified xsi:type="dcterms:W3CDTF">2019-06-10T13:05:00Z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